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262E1" w14:textId="1744736D" w:rsidR="00E61C5C" w:rsidRPr="007B72A9" w:rsidRDefault="000028D5" w:rsidP="000028D5">
      <w:pPr>
        <w:pStyle w:val="Heading1"/>
      </w:pPr>
      <w:bookmarkStart w:id="0" w:name="_Toc66176862"/>
      <w:bookmarkStart w:id="1" w:name="_Toc66176888"/>
      <w:bookmarkStart w:id="2" w:name="_Toc66179021"/>
      <w:r>
        <w:t>release notes</w:t>
      </w:r>
      <w:bookmarkEnd w:id="0"/>
      <w:bookmarkEnd w:id="1"/>
      <w:bookmarkEnd w:id="2"/>
    </w:p>
    <w:p w14:paraId="53481D31" w14:textId="4468E51E" w:rsidR="00554C23" w:rsidRPr="00B14B1D" w:rsidRDefault="00F1516B" w:rsidP="000028D5">
      <w:pPr>
        <w:pStyle w:val="Heading2"/>
      </w:pPr>
      <w:r>
        <w:t xml:space="preserve">Hotel </w:t>
      </w:r>
      <w:r w:rsidR="004A0E89">
        <w:t>Modify</w:t>
      </w:r>
    </w:p>
    <w:p w14:paraId="3314425C" w14:textId="2B428E34" w:rsidR="000028D5" w:rsidRDefault="000028D5" w:rsidP="000028D5"/>
    <w:tbl>
      <w:tblPr>
        <w:tblStyle w:val="GridTable6Colorful-Accent3"/>
        <w:tblW w:w="0" w:type="auto"/>
        <w:tblLook w:val="04A0" w:firstRow="1" w:lastRow="0" w:firstColumn="1" w:lastColumn="0" w:noHBand="0" w:noVBand="1"/>
      </w:tblPr>
      <w:tblGrid>
        <w:gridCol w:w="4315"/>
        <w:gridCol w:w="6441"/>
      </w:tblGrid>
      <w:tr w:rsidR="000028D5" w14:paraId="45840125" w14:textId="77777777" w:rsidTr="00932B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1104231" w14:textId="0135B67C" w:rsidR="000028D5" w:rsidRDefault="000028D5" w:rsidP="000028D5">
            <w:r>
              <w:t>Release Number</w:t>
            </w:r>
          </w:p>
        </w:tc>
        <w:tc>
          <w:tcPr>
            <w:tcW w:w="6441" w:type="dxa"/>
          </w:tcPr>
          <w:p w14:paraId="27C82D71" w14:textId="6E8C09F9" w:rsidR="000028D5" w:rsidRDefault="00FB3636" w:rsidP="000028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Model X, v11</w:t>
            </w:r>
          </w:p>
        </w:tc>
      </w:tr>
      <w:tr w:rsidR="000028D5" w14:paraId="69E31C71" w14:textId="77777777" w:rsidTr="00932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742CD203" w14:textId="37C2674A" w:rsidR="000028D5" w:rsidRDefault="000028D5" w:rsidP="000028D5">
            <w:r>
              <w:t>Last Updated Date</w:t>
            </w:r>
          </w:p>
        </w:tc>
        <w:tc>
          <w:tcPr>
            <w:tcW w:w="6441" w:type="dxa"/>
          </w:tcPr>
          <w:p w14:paraId="7681BAAB" w14:textId="20CC35D7" w:rsidR="000028D5" w:rsidRDefault="00FB3636" w:rsidP="000028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 19, 2022</w:t>
            </w:r>
          </w:p>
        </w:tc>
      </w:tr>
      <w:tr w:rsidR="000028D5" w14:paraId="7091FDE7" w14:textId="77777777" w:rsidTr="00932B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8C711A9" w14:textId="71B231D0" w:rsidR="000028D5" w:rsidRDefault="004C71F3" w:rsidP="000028D5">
            <w:r>
              <w:rPr>
                <w:color w:val="FF5E6F" w:themeColor="accent1"/>
              </w:rPr>
              <w:t xml:space="preserve">Release Notes </w:t>
            </w:r>
            <w:r w:rsidR="000028D5" w:rsidRPr="000028D5">
              <w:rPr>
                <w:color w:val="FF5E6F" w:themeColor="accent1"/>
              </w:rPr>
              <w:t>Change History</w:t>
            </w:r>
            <w:r w:rsidR="000028D5" w:rsidRPr="000028D5">
              <w:rPr>
                <w:b w:val="0"/>
                <w:bCs w:val="0"/>
                <w:color w:val="FF5E6F" w:themeColor="accent1"/>
              </w:rPr>
              <w:t xml:space="preserve"> </w:t>
            </w:r>
            <w:r w:rsidR="000028D5" w:rsidRPr="000028D5">
              <w:rPr>
                <w:b w:val="0"/>
                <w:bCs w:val="0"/>
              </w:rPr>
              <w:t>(not</w:t>
            </w:r>
            <w:r w:rsidR="0056171F">
              <w:rPr>
                <w:b w:val="0"/>
                <w:bCs w:val="0"/>
              </w:rPr>
              <w:t>e</w:t>
            </w:r>
            <w:r w:rsidR="000028D5" w:rsidRPr="000028D5">
              <w:rPr>
                <w:b w:val="0"/>
                <w:bCs w:val="0"/>
              </w:rPr>
              <w:t xml:space="preserve"> what was added</w:t>
            </w:r>
            <w:r w:rsidR="0056171F">
              <w:rPr>
                <w:b w:val="0"/>
                <w:bCs w:val="0"/>
              </w:rPr>
              <w:t>/</w:t>
            </w:r>
            <w:r w:rsidR="000028D5" w:rsidRPr="000028D5">
              <w:rPr>
                <w:b w:val="0"/>
                <w:bCs w:val="0"/>
              </w:rPr>
              <w:t>modified/removed in an update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6441" w:type="dxa"/>
          </w:tcPr>
          <w:p w14:paraId="624FCA19" w14:textId="77777777" w:rsidR="00D7661E" w:rsidRDefault="00D7661E" w:rsidP="00D766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ReservationDetail</w:t>
            </w:r>
            <w:proofErr w:type="spellEnd"/>
            <w:r>
              <w:t xml:space="preserve"> replaces </w:t>
            </w:r>
            <w:proofErr w:type="spellStart"/>
            <w:r>
              <w:t>ReservationBackOffice</w:t>
            </w:r>
            <w:proofErr w:type="spellEnd"/>
            <w:r>
              <w:t>.</w:t>
            </w:r>
          </w:p>
          <w:p w14:paraId="17FD6ED7" w14:textId="4C7E07C0" w:rsidR="000028D5" w:rsidRDefault="000028D5" w:rsidP="00D766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3561F02" w14:textId="023300C6" w:rsidR="000028D5" w:rsidRDefault="000028D5" w:rsidP="000028D5"/>
    <w:tbl>
      <w:tblPr>
        <w:tblStyle w:val="TableGridLight"/>
        <w:tblW w:w="10350" w:type="dxa"/>
        <w:tblLook w:val="04A0" w:firstRow="1" w:lastRow="0" w:firstColumn="1" w:lastColumn="0" w:noHBand="0" w:noVBand="1"/>
      </w:tblPr>
      <w:tblGrid>
        <w:gridCol w:w="2429"/>
        <w:gridCol w:w="1320"/>
        <w:gridCol w:w="2637"/>
        <w:gridCol w:w="1325"/>
        <w:gridCol w:w="2639"/>
      </w:tblGrid>
      <w:tr w:rsidR="0056171F" w:rsidRPr="00B927AB" w14:paraId="0D28DB7E" w14:textId="77777777" w:rsidTr="009E71A0">
        <w:trPr>
          <w:cantSplit/>
        </w:trPr>
        <w:tc>
          <w:tcPr>
            <w:tcW w:w="10350" w:type="dxa"/>
            <w:gridSpan w:val="5"/>
            <w:shd w:val="clear" w:color="auto" w:fill="F2F2F2" w:themeFill="background1" w:themeFillShade="F2"/>
          </w:tcPr>
          <w:p w14:paraId="11C9FE2E" w14:textId="77777777" w:rsidR="0056171F" w:rsidRPr="00D420A8" w:rsidRDefault="0056171F" w:rsidP="0056171F">
            <w:pPr>
              <w:rPr>
                <w:rStyle w:val="sbrace"/>
                <w:rFonts w:ascii="Arial Black" w:hAnsi="Arial Black" w:cs="Arial"/>
                <w:b/>
              </w:rPr>
            </w:pPr>
            <w:r>
              <w:rPr>
                <w:rStyle w:val="sbrace"/>
                <w:rFonts w:ascii="Arial Black" w:hAnsi="Arial Black" w:cs="Arial"/>
                <w:b/>
              </w:rPr>
              <w:t>S</w:t>
            </w:r>
            <w:r>
              <w:rPr>
                <w:rStyle w:val="sbrace"/>
                <w:rFonts w:ascii="Arial Black" w:hAnsi="Arial Black"/>
                <w:b/>
              </w:rPr>
              <w:t>ummary</w:t>
            </w:r>
          </w:p>
        </w:tc>
      </w:tr>
      <w:tr w:rsidR="0056171F" w:rsidRPr="00B927AB" w14:paraId="0482D318" w14:textId="77777777" w:rsidTr="009E71A0">
        <w:trPr>
          <w:cantSplit/>
        </w:trPr>
        <w:tc>
          <w:tcPr>
            <w:tcW w:w="2429" w:type="dxa"/>
          </w:tcPr>
          <w:p w14:paraId="67046777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Detailed description of feature or change:</w:t>
            </w:r>
          </w:p>
        </w:tc>
        <w:tc>
          <w:tcPr>
            <w:tcW w:w="7921" w:type="dxa"/>
            <w:gridSpan w:val="4"/>
          </w:tcPr>
          <w:p w14:paraId="2F0240F5" w14:textId="3C3C8A07" w:rsidR="0056171F" w:rsidRPr="00E858F4" w:rsidRDefault="00C5574A" w:rsidP="00A764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Upgrade message to Model X,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11.  Create fields to request modify of hotel segments from </w:t>
            </w:r>
            <w:r w:rsidR="00A7641C">
              <w:rPr>
                <w:rFonts w:ascii="Arial" w:hAnsi="Arial" w:cs="Arial"/>
                <w:sz w:val="20"/>
                <w:szCs w:val="20"/>
              </w:rPr>
              <w:t xml:space="preserve">Travelport, only.  </w:t>
            </w:r>
          </w:p>
        </w:tc>
      </w:tr>
      <w:tr w:rsidR="0056171F" w:rsidRPr="00B927AB" w14:paraId="33EE4FC7" w14:textId="77777777" w:rsidTr="009E71A0">
        <w:trPr>
          <w:cantSplit/>
        </w:trPr>
        <w:tc>
          <w:tcPr>
            <w:tcW w:w="10350" w:type="dxa"/>
            <w:gridSpan w:val="5"/>
            <w:shd w:val="clear" w:color="auto" w:fill="F2F2F2" w:themeFill="background1" w:themeFillShade="F2"/>
          </w:tcPr>
          <w:p w14:paraId="1E68C22F" w14:textId="77777777" w:rsidR="0056171F" w:rsidRPr="003770F4" w:rsidRDefault="0056171F" w:rsidP="0056171F">
            <w:pPr>
              <w:rPr>
                <w:rStyle w:val="sbrace"/>
                <w:rFonts w:ascii="Arial Black" w:hAnsi="Arial Black" w:cs="Arial"/>
                <w:b/>
                <w:bCs/>
              </w:rPr>
            </w:pPr>
            <w:r w:rsidRPr="003770F4">
              <w:rPr>
                <w:rFonts w:ascii="Arial Black" w:hAnsi="Arial Black" w:cs="Arial"/>
                <w:b/>
                <w:bCs/>
              </w:rPr>
              <w:t>Objects/Attributes</w:t>
            </w:r>
          </w:p>
        </w:tc>
      </w:tr>
      <w:tr w:rsidR="0056171F" w:rsidRPr="00B927AB" w14:paraId="70F7A1D3" w14:textId="77777777" w:rsidTr="009E71A0">
        <w:trPr>
          <w:cantSplit/>
          <w:trHeight w:val="300"/>
        </w:trPr>
        <w:tc>
          <w:tcPr>
            <w:tcW w:w="2429" w:type="dxa"/>
          </w:tcPr>
          <w:p w14:paraId="587762CD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 xml:space="preserve">Changes to: </w:t>
            </w:r>
            <w:r w:rsidRPr="0017002A">
              <w:rPr>
                <w:rFonts w:ascii="Arial" w:hAnsi="Arial" w:cs="Arial"/>
                <w:sz w:val="18"/>
                <w:szCs w:val="18"/>
              </w:rPr>
              <w:t>(yes / no)</w:t>
            </w:r>
          </w:p>
        </w:tc>
        <w:tc>
          <w:tcPr>
            <w:tcW w:w="1320" w:type="dxa"/>
            <w:shd w:val="clear" w:color="auto" w:fill="F2F2F2" w:themeFill="background1" w:themeFillShade="F2"/>
          </w:tcPr>
          <w:p w14:paraId="771646AF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Request:</w:t>
            </w:r>
          </w:p>
        </w:tc>
        <w:tc>
          <w:tcPr>
            <w:tcW w:w="2637" w:type="dxa"/>
          </w:tcPr>
          <w:p w14:paraId="2CA29D37" w14:textId="68B867F3" w:rsidR="0056171F" w:rsidRPr="00E858F4" w:rsidRDefault="00C5574A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25" w:type="dxa"/>
            <w:shd w:val="clear" w:color="auto" w:fill="F2F2F2" w:themeFill="background1" w:themeFillShade="F2"/>
          </w:tcPr>
          <w:p w14:paraId="75760159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Response:</w:t>
            </w:r>
          </w:p>
        </w:tc>
        <w:tc>
          <w:tcPr>
            <w:tcW w:w="2639" w:type="dxa"/>
          </w:tcPr>
          <w:p w14:paraId="4B1EA047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6D6F1F25" w14:textId="77777777" w:rsidTr="009E71A0">
        <w:trPr>
          <w:cantSplit/>
        </w:trPr>
        <w:tc>
          <w:tcPr>
            <w:tcW w:w="2429" w:type="dxa"/>
          </w:tcPr>
          <w:p w14:paraId="67081A47" w14:textId="77777777" w:rsidR="0056171F" w:rsidRPr="00DB68B0" w:rsidRDefault="0056171F" w:rsidP="0056171F">
            <w:pPr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</w:pPr>
            <w:r w:rsidRPr="00DB68B0"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  <w:lastRenderedPageBreak/>
              <w:t xml:space="preserve">List all new or updated objects and attributes. </w:t>
            </w:r>
          </w:p>
          <w:p w14:paraId="3CE51519" w14:textId="77777777" w:rsidR="0056171F" w:rsidRPr="00E858F4" w:rsidRDefault="0056171F" w:rsidP="0056171F">
            <w:pPr>
              <w:rPr>
                <w:rFonts w:ascii="Arial" w:hAnsi="Arial" w:cs="Arial"/>
                <w:sz w:val="18"/>
                <w:szCs w:val="18"/>
              </w:rPr>
            </w:pPr>
            <w:r w:rsidRPr="00E858F4">
              <w:rPr>
                <w:rFonts w:ascii="Arial" w:hAnsi="Arial" w:cs="Arial"/>
                <w:sz w:val="18"/>
                <w:szCs w:val="18"/>
              </w:rPr>
              <w:t xml:space="preserve">Note supported formats and values, min/max length, </w:t>
            </w:r>
            <w:r>
              <w:rPr>
                <w:rFonts w:ascii="Arial" w:hAnsi="Arial" w:cs="Arial"/>
                <w:sz w:val="18"/>
                <w:szCs w:val="18"/>
              </w:rPr>
              <w:t>required/optional</w:t>
            </w:r>
            <w:r w:rsidRPr="00E858F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921" w:type="dxa"/>
            <w:gridSpan w:val="4"/>
          </w:tcPr>
          <w:p w14:paraId="189F944A" w14:textId="77777777" w:rsidR="00675F35" w:rsidRDefault="00675F35" w:rsidP="00675F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Request Changes:</w:t>
            </w:r>
          </w:p>
          <w:p w14:paraId="3D08922E" w14:textId="77777777" w:rsidR="00675F35" w:rsidRDefault="00675F35" w:rsidP="00675F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New header:</w:t>
            </w:r>
          </w:p>
          <w:p w14:paraId="0CDCCA80" w14:textId="77777777" w:rsidR="00675F35" w:rsidRDefault="00675F35" w:rsidP="00675F35">
            <w:r>
              <w:t>"</w:t>
            </w:r>
            <w:proofErr w:type="spellStart"/>
            <w:r>
              <w:t>ReservationDetail</w:t>
            </w:r>
            <w:proofErr w:type="spellEnd"/>
            <w:r>
              <w:t>": {</w:t>
            </w:r>
          </w:p>
          <w:p w14:paraId="0497DDBE" w14:textId="77777777" w:rsidR="0056171F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22493D" w14:textId="77777777" w:rsidR="00675F35" w:rsidRDefault="00675F35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Expanded Traveler Object in Request and Response:</w:t>
            </w:r>
          </w:p>
          <w:p w14:paraId="323F8BAC" w14:textId="77777777" w:rsidR="00E60136" w:rsidRDefault="00E60136" w:rsidP="00E601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Traveler Telephone changes:</w:t>
            </w:r>
          </w:p>
          <w:p w14:paraId="4ADE0210" w14:textId="77777777" w:rsidR="00E60136" w:rsidRDefault="00E60136" w:rsidP="00E60136">
            <w:r>
              <w:t>"Telephone": [</w:t>
            </w:r>
          </w:p>
          <w:p w14:paraId="42020753" w14:textId="77777777" w:rsidR="00E60136" w:rsidRDefault="00E60136" w:rsidP="00E60136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62DFE5B3" w14:textId="77777777" w:rsidR="00E60136" w:rsidRDefault="00E60136" w:rsidP="00E60136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</w:t>
            </w:r>
            <w:proofErr w:type="spellStart"/>
            <w:r>
              <w:t>TelephoneDetail</w:t>
            </w:r>
            <w:proofErr w:type="spellEnd"/>
            <w:r>
              <w:t>",</w:t>
            </w:r>
          </w:p>
          <w:p w14:paraId="427BE91B" w14:textId="77777777" w:rsidR="00E60136" w:rsidRDefault="00E60136" w:rsidP="00E60136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countryAccessCode</w:t>
            </w:r>
            <w:proofErr w:type="spellEnd"/>
            <w:r>
              <w:t>": "91",</w:t>
            </w:r>
          </w:p>
          <w:p w14:paraId="26AA8BEC" w14:textId="77777777" w:rsidR="00E60136" w:rsidRDefault="00E60136" w:rsidP="00E60136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</w:t>
            </w:r>
            <w:proofErr w:type="spellStart"/>
            <w:r>
              <w:t>phoneNumber</w:t>
            </w:r>
            <w:proofErr w:type="spellEnd"/>
            <w:r>
              <w:t>": "9891766469"</w:t>
            </w:r>
          </w:p>
          <w:p w14:paraId="77C6B1C6" w14:textId="77777777" w:rsidR="00E60136" w:rsidRDefault="00E60136" w:rsidP="00E60136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1C9EFF5B" w14:textId="77777777" w:rsidR="00E60136" w:rsidRDefault="00E60136" w:rsidP="00E60136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</w:r>
            <w:r>
              <w:tab/>
            </w:r>
            <w:r>
              <w:tab/>
              <w:t>],</w:t>
            </w:r>
          </w:p>
          <w:p w14:paraId="7FE41E66" w14:textId="39519086" w:rsidR="00675F35" w:rsidRPr="00E858F4" w:rsidRDefault="00675F35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471F7347" w14:textId="77777777" w:rsidTr="009E71A0">
        <w:trPr>
          <w:cantSplit/>
        </w:trPr>
        <w:tc>
          <w:tcPr>
            <w:tcW w:w="10350" w:type="dxa"/>
            <w:gridSpan w:val="5"/>
            <w:shd w:val="clear" w:color="auto" w:fill="F2F2F2" w:themeFill="background1" w:themeFillShade="F2"/>
          </w:tcPr>
          <w:p w14:paraId="5B0AC474" w14:textId="77777777" w:rsidR="0056171F" w:rsidRPr="003770F4" w:rsidRDefault="0056171F" w:rsidP="0056171F">
            <w:pPr>
              <w:rPr>
                <w:rFonts w:ascii="Arial Black" w:hAnsi="Arial Black" w:cs="Arial"/>
              </w:rPr>
            </w:pPr>
            <w:r w:rsidRPr="003770F4">
              <w:rPr>
                <w:rFonts w:ascii="Arial Black" w:hAnsi="Arial Black" w:cs="Arial"/>
              </w:rPr>
              <w:t>Error Handling</w:t>
            </w:r>
          </w:p>
        </w:tc>
      </w:tr>
      <w:tr w:rsidR="0056171F" w:rsidRPr="00B927AB" w14:paraId="6A454C6C" w14:textId="77777777" w:rsidTr="009E71A0">
        <w:trPr>
          <w:cantSplit/>
        </w:trPr>
        <w:tc>
          <w:tcPr>
            <w:tcW w:w="2429" w:type="dxa"/>
          </w:tcPr>
          <w:p w14:paraId="1C963C2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Error scenarios and/or messages specific to this feature.</w:t>
            </w:r>
          </w:p>
        </w:tc>
        <w:tc>
          <w:tcPr>
            <w:tcW w:w="7921" w:type="dxa"/>
            <w:gridSpan w:val="4"/>
          </w:tcPr>
          <w:p w14:paraId="4A8EFB23" w14:textId="59A5F602" w:rsidR="0056171F" w:rsidRPr="00E858F4" w:rsidRDefault="005306CA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</w:tbl>
    <w:p w14:paraId="24BE19CD" w14:textId="77777777" w:rsidR="0050289C" w:rsidRDefault="0050289C" w:rsidP="006715D0"/>
    <w:sectPr w:rsidR="0050289C" w:rsidSect="00CB04B1">
      <w:headerReference w:type="default" r:id="rId11"/>
      <w:footerReference w:type="default" r:id="rId12"/>
      <w:headerReference w:type="first" r:id="rId13"/>
      <w:pgSz w:w="12240" w:h="15840" w:code="9"/>
      <w:pgMar w:top="1599" w:right="737" w:bottom="1168" w:left="737" w:header="573" w:footer="39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B5B7D" w14:textId="77777777" w:rsidR="00196CB0" w:rsidRDefault="00196CB0" w:rsidP="00D14783">
      <w:r>
        <w:separator/>
      </w:r>
    </w:p>
  </w:endnote>
  <w:endnote w:type="continuationSeparator" w:id="0">
    <w:p w14:paraId="48F78E1B" w14:textId="77777777" w:rsidR="00196CB0" w:rsidRDefault="00196CB0" w:rsidP="00D1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3653" w14:textId="12C1399F" w:rsidR="00554C23" w:rsidRPr="00D14783" w:rsidRDefault="00D14783" w:rsidP="00CB04B1">
    <w:pPr>
      <w:pStyle w:val="Footer"/>
      <w:tabs>
        <w:tab w:val="clear" w:pos="9990"/>
        <w:tab w:val="right" w:pos="10766"/>
      </w:tabs>
    </w:pPr>
    <w:r>
      <w:rPr>
        <w:b/>
        <w:sz w:val="20"/>
      </w:rPr>
      <w:br/>
    </w:r>
    <w:r w:rsidR="00D35955">
      <w:t>Travelport APIs</w:t>
    </w:r>
    <w:r w:rsidR="00EB78C0">
      <w:t xml:space="preserve"> Release Notes</w:t>
    </w:r>
    <w:r w:rsidR="00A56F66" w:rsidRPr="00D14783">
      <w:tab/>
      <w:t xml:space="preserve">Page </w:t>
    </w:r>
    <w:r w:rsidR="00A56F66" w:rsidRPr="00D14783">
      <w:fldChar w:fldCharType="begin"/>
    </w:r>
    <w:r w:rsidR="00A56F66" w:rsidRPr="00D14783">
      <w:instrText xml:space="preserve"> PAGE   \* MERGEFORMAT </w:instrText>
    </w:r>
    <w:r w:rsidR="00A56F66" w:rsidRPr="00D14783">
      <w:fldChar w:fldCharType="separate"/>
    </w:r>
    <w:r w:rsidR="006D0C13" w:rsidRPr="00D14783">
      <w:t>3</w:t>
    </w:r>
    <w:r w:rsidR="00A56F66" w:rsidRPr="00D14783">
      <w:fldChar w:fldCharType="end"/>
    </w:r>
  </w:p>
  <w:p w14:paraId="5611EE5C" w14:textId="77777777" w:rsidR="00D93363" w:rsidRPr="00E61C5C" w:rsidRDefault="00D93363" w:rsidP="00D14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AE982" w14:textId="77777777" w:rsidR="00196CB0" w:rsidRDefault="00196CB0" w:rsidP="00D14783">
      <w:r>
        <w:separator/>
      </w:r>
    </w:p>
  </w:footnote>
  <w:footnote w:type="continuationSeparator" w:id="0">
    <w:p w14:paraId="077F13FE" w14:textId="77777777" w:rsidR="00196CB0" w:rsidRDefault="00196CB0" w:rsidP="00D14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BA34" w14:textId="77777777" w:rsidR="00D93363" w:rsidRPr="00D14783" w:rsidRDefault="00191CAF" w:rsidP="00B96B8F">
    <w:pPr>
      <w:pStyle w:val="Header"/>
      <w:jc w:val="right"/>
    </w:pPr>
    <w:r>
      <w:rPr>
        <w:noProof/>
      </w:rPr>
      <w:drawing>
        <wp:inline distT="0" distB="0" distL="0" distR="0" wp14:anchorId="6CEADD2D" wp14:editId="093401B6">
          <wp:extent cx="358253" cy="358253"/>
          <wp:effectExtent l="0" t="0" r="0" b="0"/>
          <wp:docPr id="3" name="Picture 3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Shap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051" cy="391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14783">
      <w:t xml:space="preserve"> </w:t>
    </w:r>
    <w:r w:rsidR="00D14783" w:rsidRPr="00D14783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D4CC" w14:textId="180252DE" w:rsidR="003E4259" w:rsidRPr="00F02ABB" w:rsidRDefault="00C22903" w:rsidP="00F02ABB">
    <w:r>
      <w:rPr>
        <w:noProof/>
      </w:rPr>
      <w:drawing>
        <wp:inline distT="0" distB="0" distL="0" distR="0" wp14:anchorId="40B4276F" wp14:editId="5BD0AF9D">
          <wp:extent cx="2413124" cy="406421"/>
          <wp:effectExtent l="0" t="0" r="6350" b="0"/>
          <wp:docPr id="2" name="Picture 2" descr="A picture containing text,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3124" cy="4064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8C1"/>
    <w:multiLevelType w:val="hybridMultilevel"/>
    <w:tmpl w:val="205E2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F093A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2" w15:restartNumberingAfterBreak="0">
    <w:nsid w:val="1884470A"/>
    <w:multiLevelType w:val="hybridMultilevel"/>
    <w:tmpl w:val="1CBA4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A4F8A"/>
    <w:multiLevelType w:val="hybridMultilevel"/>
    <w:tmpl w:val="1D5254E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4D003D1"/>
    <w:multiLevelType w:val="hybridMultilevel"/>
    <w:tmpl w:val="30F0C4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6C05D47"/>
    <w:multiLevelType w:val="hybridMultilevel"/>
    <w:tmpl w:val="48E0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57904"/>
    <w:multiLevelType w:val="hybridMultilevel"/>
    <w:tmpl w:val="8C6A2D7C"/>
    <w:lvl w:ilvl="0" w:tplc="3F46D09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8F7D14"/>
    <w:multiLevelType w:val="hybridMultilevel"/>
    <w:tmpl w:val="D81078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9A317DF"/>
    <w:multiLevelType w:val="hybridMultilevel"/>
    <w:tmpl w:val="1102B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23BA3"/>
    <w:multiLevelType w:val="hybridMultilevel"/>
    <w:tmpl w:val="4F9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686"/>
    <w:multiLevelType w:val="hybridMultilevel"/>
    <w:tmpl w:val="9FD42B8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72E3C"/>
    <w:multiLevelType w:val="multilevel"/>
    <w:tmpl w:val="D0409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2B157E"/>
    <w:multiLevelType w:val="multilevel"/>
    <w:tmpl w:val="5F20A19A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2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13" w15:restartNumberingAfterBreak="0">
    <w:nsid w:val="3CD320F8"/>
    <w:multiLevelType w:val="hybridMultilevel"/>
    <w:tmpl w:val="01F46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BA04A4">
      <w:numFmt w:val="bullet"/>
      <w:lvlText w:val=""/>
      <w:lvlJc w:val="left"/>
      <w:pPr>
        <w:ind w:left="1440" w:hanging="360"/>
      </w:pPr>
      <w:rPr>
        <w:rFonts w:ascii="Wingdings" w:eastAsia="Times New Roman" w:hAnsi="Wingdings" w:cs="TT15Ct00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D60F7"/>
    <w:multiLevelType w:val="hybridMultilevel"/>
    <w:tmpl w:val="3DD0C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B4B19"/>
    <w:multiLevelType w:val="hybridMultilevel"/>
    <w:tmpl w:val="737CF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66649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17" w15:restartNumberingAfterBreak="0">
    <w:nsid w:val="47111320"/>
    <w:multiLevelType w:val="hybridMultilevel"/>
    <w:tmpl w:val="E33C3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20B94"/>
    <w:multiLevelType w:val="hybridMultilevel"/>
    <w:tmpl w:val="9E8AC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51476"/>
    <w:multiLevelType w:val="multilevel"/>
    <w:tmpl w:val="0E3A3D10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%1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20" w15:restartNumberingAfterBreak="0">
    <w:nsid w:val="5204282B"/>
    <w:multiLevelType w:val="hybridMultilevel"/>
    <w:tmpl w:val="BF00D422"/>
    <w:lvl w:ilvl="0" w:tplc="EB8AB4B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T15Ct0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4066D"/>
    <w:multiLevelType w:val="hybridMultilevel"/>
    <w:tmpl w:val="5D6C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CC1713"/>
    <w:multiLevelType w:val="hybridMultilevel"/>
    <w:tmpl w:val="EE361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C598E"/>
    <w:multiLevelType w:val="hybridMultilevel"/>
    <w:tmpl w:val="B322B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2307E6"/>
    <w:multiLevelType w:val="hybridMultilevel"/>
    <w:tmpl w:val="7F705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A794D"/>
    <w:multiLevelType w:val="hybridMultilevel"/>
    <w:tmpl w:val="9A507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</w:num>
  <w:num w:numId="2">
    <w:abstractNumId w:val="11"/>
    <w:lvlOverride w:ilvl="0">
      <w:startOverride w:val="2"/>
    </w:lvlOverride>
  </w:num>
  <w:num w:numId="3">
    <w:abstractNumId w:val="18"/>
  </w:num>
  <w:num w:numId="4">
    <w:abstractNumId w:val="22"/>
  </w:num>
  <w:num w:numId="5">
    <w:abstractNumId w:val="3"/>
  </w:num>
  <w:num w:numId="6">
    <w:abstractNumId w:val="24"/>
  </w:num>
  <w:num w:numId="7">
    <w:abstractNumId w:val="2"/>
  </w:num>
  <w:num w:numId="8">
    <w:abstractNumId w:val="13"/>
  </w:num>
  <w:num w:numId="9">
    <w:abstractNumId w:val="20"/>
  </w:num>
  <w:num w:numId="10">
    <w:abstractNumId w:val="5"/>
  </w:num>
  <w:num w:numId="11">
    <w:abstractNumId w:val="0"/>
  </w:num>
  <w:num w:numId="12">
    <w:abstractNumId w:val="17"/>
  </w:num>
  <w:num w:numId="13">
    <w:abstractNumId w:val="21"/>
  </w:num>
  <w:num w:numId="14">
    <w:abstractNumId w:val="4"/>
  </w:num>
  <w:num w:numId="15">
    <w:abstractNumId w:val="7"/>
  </w:num>
  <w:num w:numId="16">
    <w:abstractNumId w:val="25"/>
  </w:num>
  <w:num w:numId="17">
    <w:abstractNumId w:val="8"/>
  </w:num>
  <w:num w:numId="18">
    <w:abstractNumId w:val="9"/>
  </w:num>
  <w:num w:numId="19">
    <w:abstractNumId w:val="14"/>
  </w:num>
  <w:num w:numId="20">
    <w:abstractNumId w:val="19"/>
  </w:num>
  <w:num w:numId="21">
    <w:abstractNumId w:val="12"/>
  </w:num>
  <w:num w:numId="22">
    <w:abstractNumId w:val="15"/>
  </w:num>
  <w:num w:numId="23">
    <w:abstractNumId w:val="16"/>
  </w:num>
  <w:num w:numId="24">
    <w:abstractNumId w:val="1"/>
  </w:num>
  <w:num w:numId="25">
    <w:abstractNumId w:val="10"/>
  </w:num>
  <w:num w:numId="26">
    <w:abstractNumId w:val="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D5"/>
    <w:rsid w:val="000028D5"/>
    <w:rsid w:val="00022EF9"/>
    <w:rsid w:val="00034CA8"/>
    <w:rsid w:val="00052674"/>
    <w:rsid w:val="000765F6"/>
    <w:rsid w:val="00077595"/>
    <w:rsid w:val="000927C2"/>
    <w:rsid w:val="00097249"/>
    <w:rsid w:val="000A023D"/>
    <w:rsid w:val="000A6CA5"/>
    <w:rsid w:val="000E0CA0"/>
    <w:rsid w:val="000E149B"/>
    <w:rsid w:val="000F34D8"/>
    <w:rsid w:val="00114560"/>
    <w:rsid w:val="00122324"/>
    <w:rsid w:val="00125248"/>
    <w:rsid w:val="001317B3"/>
    <w:rsid w:val="00156383"/>
    <w:rsid w:val="00191CAF"/>
    <w:rsid w:val="00192B4B"/>
    <w:rsid w:val="00194C68"/>
    <w:rsid w:val="00196CB0"/>
    <w:rsid w:val="001B4607"/>
    <w:rsid w:val="001B5237"/>
    <w:rsid w:val="00214C23"/>
    <w:rsid w:val="00244820"/>
    <w:rsid w:val="00253665"/>
    <w:rsid w:val="00266B56"/>
    <w:rsid w:val="00280799"/>
    <w:rsid w:val="00285B34"/>
    <w:rsid w:val="002934EE"/>
    <w:rsid w:val="002B6956"/>
    <w:rsid w:val="002C3A24"/>
    <w:rsid w:val="002E1139"/>
    <w:rsid w:val="003052EB"/>
    <w:rsid w:val="003172B3"/>
    <w:rsid w:val="00323052"/>
    <w:rsid w:val="003408EF"/>
    <w:rsid w:val="003518EC"/>
    <w:rsid w:val="00355A54"/>
    <w:rsid w:val="003770F4"/>
    <w:rsid w:val="00392BAB"/>
    <w:rsid w:val="003C4E88"/>
    <w:rsid w:val="003C604E"/>
    <w:rsid w:val="003C6A32"/>
    <w:rsid w:val="003E4259"/>
    <w:rsid w:val="00410579"/>
    <w:rsid w:val="0041116B"/>
    <w:rsid w:val="004323A4"/>
    <w:rsid w:val="0045471D"/>
    <w:rsid w:val="0046081E"/>
    <w:rsid w:val="00467140"/>
    <w:rsid w:val="0048308C"/>
    <w:rsid w:val="00486291"/>
    <w:rsid w:val="004955AA"/>
    <w:rsid w:val="004A0E89"/>
    <w:rsid w:val="004B2CB2"/>
    <w:rsid w:val="004C71F3"/>
    <w:rsid w:val="004E0D26"/>
    <w:rsid w:val="0050289C"/>
    <w:rsid w:val="00506F9A"/>
    <w:rsid w:val="005306CA"/>
    <w:rsid w:val="005413F2"/>
    <w:rsid w:val="00545E18"/>
    <w:rsid w:val="00552C3D"/>
    <w:rsid w:val="00554C23"/>
    <w:rsid w:val="005610D7"/>
    <w:rsid w:val="0056171F"/>
    <w:rsid w:val="005932AF"/>
    <w:rsid w:val="005B5754"/>
    <w:rsid w:val="005E5615"/>
    <w:rsid w:val="005E7E37"/>
    <w:rsid w:val="006123BF"/>
    <w:rsid w:val="00615F46"/>
    <w:rsid w:val="006168C7"/>
    <w:rsid w:val="00622EDF"/>
    <w:rsid w:val="00635299"/>
    <w:rsid w:val="006448DC"/>
    <w:rsid w:val="00650396"/>
    <w:rsid w:val="006715D0"/>
    <w:rsid w:val="00675F35"/>
    <w:rsid w:val="00691D8A"/>
    <w:rsid w:val="006A0BBA"/>
    <w:rsid w:val="006D0C13"/>
    <w:rsid w:val="006D1775"/>
    <w:rsid w:val="006D5EEB"/>
    <w:rsid w:val="006E06D3"/>
    <w:rsid w:val="007257CF"/>
    <w:rsid w:val="00731FA8"/>
    <w:rsid w:val="00733C2B"/>
    <w:rsid w:val="007355E6"/>
    <w:rsid w:val="00750006"/>
    <w:rsid w:val="00753DE4"/>
    <w:rsid w:val="0076773C"/>
    <w:rsid w:val="00787660"/>
    <w:rsid w:val="00790FA3"/>
    <w:rsid w:val="007A7F24"/>
    <w:rsid w:val="007B60F7"/>
    <w:rsid w:val="007B72A9"/>
    <w:rsid w:val="007D3658"/>
    <w:rsid w:val="007E7F5A"/>
    <w:rsid w:val="008001D5"/>
    <w:rsid w:val="0080556B"/>
    <w:rsid w:val="008376E8"/>
    <w:rsid w:val="00842D13"/>
    <w:rsid w:val="00894B59"/>
    <w:rsid w:val="0089681C"/>
    <w:rsid w:val="00896D38"/>
    <w:rsid w:val="00897D1C"/>
    <w:rsid w:val="008A233E"/>
    <w:rsid w:val="008B41D5"/>
    <w:rsid w:val="008B6EDB"/>
    <w:rsid w:val="008C26C5"/>
    <w:rsid w:val="00911EB0"/>
    <w:rsid w:val="00917459"/>
    <w:rsid w:val="00932B85"/>
    <w:rsid w:val="00950918"/>
    <w:rsid w:val="0095356C"/>
    <w:rsid w:val="009909D8"/>
    <w:rsid w:val="0099762A"/>
    <w:rsid w:val="009A0767"/>
    <w:rsid w:val="009A38D2"/>
    <w:rsid w:val="00A028B7"/>
    <w:rsid w:val="00A107F5"/>
    <w:rsid w:val="00A33DCF"/>
    <w:rsid w:val="00A47A58"/>
    <w:rsid w:val="00A52DDF"/>
    <w:rsid w:val="00A55966"/>
    <w:rsid w:val="00A569BE"/>
    <w:rsid w:val="00A56F66"/>
    <w:rsid w:val="00A64B75"/>
    <w:rsid w:val="00A7641C"/>
    <w:rsid w:val="00A967A5"/>
    <w:rsid w:val="00B01B0F"/>
    <w:rsid w:val="00B14B1D"/>
    <w:rsid w:val="00B265BA"/>
    <w:rsid w:val="00B425B4"/>
    <w:rsid w:val="00B4335C"/>
    <w:rsid w:val="00B67B99"/>
    <w:rsid w:val="00B72604"/>
    <w:rsid w:val="00B96B8F"/>
    <w:rsid w:val="00BB16D6"/>
    <w:rsid w:val="00BC01DF"/>
    <w:rsid w:val="00BD0CAE"/>
    <w:rsid w:val="00BD2DAA"/>
    <w:rsid w:val="00BD6417"/>
    <w:rsid w:val="00BD708E"/>
    <w:rsid w:val="00BE0DB1"/>
    <w:rsid w:val="00BF2A4F"/>
    <w:rsid w:val="00BF3B1E"/>
    <w:rsid w:val="00C04F54"/>
    <w:rsid w:val="00C10BA0"/>
    <w:rsid w:val="00C22903"/>
    <w:rsid w:val="00C46782"/>
    <w:rsid w:val="00C5574A"/>
    <w:rsid w:val="00C61178"/>
    <w:rsid w:val="00C9092E"/>
    <w:rsid w:val="00CA077A"/>
    <w:rsid w:val="00CB04B1"/>
    <w:rsid w:val="00CC46D8"/>
    <w:rsid w:val="00CD13A8"/>
    <w:rsid w:val="00D07807"/>
    <w:rsid w:val="00D14783"/>
    <w:rsid w:val="00D35955"/>
    <w:rsid w:val="00D54218"/>
    <w:rsid w:val="00D56B80"/>
    <w:rsid w:val="00D60AFE"/>
    <w:rsid w:val="00D60D1A"/>
    <w:rsid w:val="00D66D11"/>
    <w:rsid w:val="00D7215A"/>
    <w:rsid w:val="00D7661E"/>
    <w:rsid w:val="00D93363"/>
    <w:rsid w:val="00D9788B"/>
    <w:rsid w:val="00DB68B0"/>
    <w:rsid w:val="00DC08C7"/>
    <w:rsid w:val="00DD75E0"/>
    <w:rsid w:val="00DE73F2"/>
    <w:rsid w:val="00DF784A"/>
    <w:rsid w:val="00E1289C"/>
    <w:rsid w:val="00E60136"/>
    <w:rsid w:val="00E61C5C"/>
    <w:rsid w:val="00E77D19"/>
    <w:rsid w:val="00E962A7"/>
    <w:rsid w:val="00EB78C0"/>
    <w:rsid w:val="00EC2A0D"/>
    <w:rsid w:val="00ED0CD9"/>
    <w:rsid w:val="00EF7CB2"/>
    <w:rsid w:val="00F02ABB"/>
    <w:rsid w:val="00F1516B"/>
    <w:rsid w:val="00F35682"/>
    <w:rsid w:val="00F36ADA"/>
    <w:rsid w:val="00F43A45"/>
    <w:rsid w:val="00F51878"/>
    <w:rsid w:val="00F65514"/>
    <w:rsid w:val="00F6605B"/>
    <w:rsid w:val="00F82256"/>
    <w:rsid w:val="00F93CDD"/>
    <w:rsid w:val="00FA3DC9"/>
    <w:rsid w:val="00FB3636"/>
    <w:rsid w:val="00FC50CF"/>
    <w:rsid w:val="00FC5C2A"/>
    <w:rsid w:val="00FE64A0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142E53D"/>
  <w15:docId w15:val="{1D2BC9D1-32F4-4A04-9CB1-B499D781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B8F"/>
    <w:pPr>
      <w:widowControl w:val="0"/>
      <w:spacing w:after="240"/>
    </w:pPr>
    <w:rPr>
      <w:rFonts w:asciiTheme="minorHAnsi" w:eastAsia="Arial" w:hAnsiTheme="minorHAnsi" w:cstheme="minorBidi"/>
      <w:color w:val="000000" w:themeColor="text1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689A"/>
    <w:pPr>
      <w:keepNext/>
      <w:keepLines/>
      <w:spacing w:before="120"/>
      <w:outlineLvl w:val="0"/>
    </w:pPr>
    <w:rPr>
      <w:rFonts w:ascii="Impact" w:eastAsiaTheme="majorEastAsia" w:hAnsi="Impact" w:cs="Times New Roman (Headings CS)"/>
      <w:caps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1"/>
    <w:unhideWhenUsed/>
    <w:qFormat/>
    <w:rsid w:val="00FF689A"/>
    <w:pPr>
      <w:spacing w:before="240" w:after="120"/>
      <w:outlineLvl w:val="1"/>
    </w:pPr>
    <w:rPr>
      <w:rFonts w:asciiTheme="majorHAnsi" w:hAnsiTheme="majorHAnsi"/>
      <w:b/>
      <w:caps w:val="0"/>
      <w:sz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B96B8F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89A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autoRedefine/>
    <w:rsid w:val="00D14783"/>
    <w:pPr>
      <w:pBdr>
        <w:bottom w:val="single" w:sz="4" w:space="1" w:color="000000" w:themeColor="text1"/>
      </w:pBdr>
    </w:pPr>
    <w:rPr>
      <w:sz w:val="16"/>
    </w:rPr>
  </w:style>
  <w:style w:type="paragraph" w:styleId="Footer">
    <w:name w:val="footer"/>
    <w:link w:val="FooterChar"/>
    <w:uiPriority w:val="99"/>
    <w:rsid w:val="00D14783"/>
    <w:pPr>
      <w:pBdr>
        <w:top w:val="single" w:sz="4" w:space="1" w:color="auto"/>
      </w:pBdr>
      <w:tabs>
        <w:tab w:val="right" w:pos="9990"/>
      </w:tabs>
    </w:pPr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2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23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F689A"/>
    <w:rPr>
      <w:rFonts w:ascii="Impact" w:eastAsiaTheme="majorEastAsia" w:hAnsi="Impact" w:cs="Times New Roman (Headings CS)"/>
      <w:caps/>
      <w:color w:val="000000" w:themeColor="text1"/>
      <w:sz w:val="48"/>
      <w:szCs w:val="32"/>
    </w:rPr>
  </w:style>
  <w:style w:type="character" w:styleId="Hyperlink">
    <w:name w:val="Hyperlink"/>
    <w:basedOn w:val="DefaultParagraphFont"/>
    <w:uiPriority w:val="99"/>
    <w:unhideWhenUsed/>
    <w:rsid w:val="007B72A9"/>
    <w:rPr>
      <w:rFonts w:asciiTheme="minorHAnsi" w:hAnsiTheme="minorHAnsi"/>
      <w:color w:val="4E6659" w:themeColor="text2"/>
      <w:sz w:val="20"/>
      <w:szCs w:val="20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B72A9"/>
    <w:pPr>
      <w:spacing w:after="100"/>
      <w:ind w:left="2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FF689A"/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7B72A9"/>
    <w:pPr>
      <w:spacing w:before="0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14B1D"/>
    <w:rPr>
      <w:b/>
    </w:rPr>
  </w:style>
  <w:style w:type="paragraph" w:styleId="Title">
    <w:name w:val="Title"/>
    <w:next w:val="Normal"/>
    <w:link w:val="TitleChar"/>
    <w:uiPriority w:val="10"/>
    <w:qFormat/>
    <w:rsid w:val="007B72A9"/>
    <w:pPr>
      <w:contextualSpacing/>
      <w:jc w:val="center"/>
    </w:pPr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B72A9"/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paragraph" w:styleId="ListParagraph">
    <w:name w:val="List Paragraph"/>
    <w:basedOn w:val="Normal"/>
    <w:uiPriority w:val="34"/>
    <w:qFormat/>
    <w:rsid w:val="00B14B1D"/>
    <w:pPr>
      <w:numPr>
        <w:numId w:val="26"/>
      </w:numPr>
      <w:spacing w:after="120"/>
      <w:ind w:left="284" w:hanging="284"/>
    </w:pPr>
  </w:style>
  <w:style w:type="table" w:styleId="TableGrid">
    <w:name w:val="Table Grid"/>
    <w:basedOn w:val="TableNormal"/>
    <w:uiPriority w:val="59"/>
    <w:rsid w:val="00A52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D14783"/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1"/>
    <w:rsid w:val="00FF689A"/>
    <w:rPr>
      <w:rFonts w:asciiTheme="majorHAnsi" w:eastAsiaTheme="majorEastAsia" w:hAnsiTheme="majorHAnsi" w:cs="Times New Roman (Headings CS)"/>
      <w:b/>
      <w:color w:val="000000" w:themeColor="tex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B96B8F"/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customStyle="1" w:styleId="ImageCaption">
    <w:name w:val="Image_Caption"/>
    <w:basedOn w:val="Normal"/>
    <w:link w:val="ImageCaptionChar"/>
    <w:qFormat/>
    <w:rsid w:val="007B72A9"/>
    <w:rPr>
      <w:i/>
      <w:sz w:val="16"/>
    </w:rPr>
  </w:style>
  <w:style w:type="character" w:customStyle="1" w:styleId="ImageCaptionChar">
    <w:name w:val="Image_Caption Char"/>
    <w:basedOn w:val="DefaultParagraphFont"/>
    <w:link w:val="ImageCaption"/>
    <w:rsid w:val="007B72A9"/>
    <w:rPr>
      <w:rFonts w:asciiTheme="minorHAnsi" w:eastAsia="Arial" w:hAnsiTheme="minorHAnsi" w:cstheme="minorBidi"/>
      <w:i/>
      <w:color w:val="000000" w:themeColor="text1"/>
      <w:sz w:val="16"/>
    </w:rPr>
  </w:style>
  <w:style w:type="paragraph" w:styleId="TOC3">
    <w:name w:val="toc 3"/>
    <w:basedOn w:val="Normal"/>
    <w:next w:val="Normal"/>
    <w:autoRedefine/>
    <w:uiPriority w:val="39"/>
    <w:unhideWhenUsed/>
    <w:rsid w:val="00FF689A"/>
    <w:pPr>
      <w:spacing w:after="100"/>
      <w:ind w:left="400"/>
    </w:pPr>
  </w:style>
  <w:style w:type="table" w:styleId="GridTable4-Accent3">
    <w:name w:val="Grid Table 4 Accent 3"/>
    <w:basedOn w:val="TableNormal"/>
    <w:uiPriority w:val="49"/>
    <w:rsid w:val="000028D5"/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6659" w:themeColor="accent3"/>
          <w:left w:val="single" w:sz="4" w:space="0" w:color="4E6659" w:themeColor="accent3"/>
          <w:bottom w:val="single" w:sz="4" w:space="0" w:color="4E6659" w:themeColor="accent3"/>
          <w:right w:val="single" w:sz="4" w:space="0" w:color="4E6659" w:themeColor="accent3"/>
          <w:insideH w:val="nil"/>
          <w:insideV w:val="nil"/>
        </w:tcBorders>
        <w:shd w:val="clear" w:color="auto" w:fill="4E6659" w:themeFill="accent3"/>
      </w:tcPr>
    </w:tblStylePr>
    <w:tblStylePr w:type="lastRow">
      <w:rPr>
        <w:b/>
        <w:bCs/>
      </w:rPr>
      <w:tblPr/>
      <w:tcPr>
        <w:tcBorders>
          <w:top w:val="double" w:sz="4" w:space="0" w:color="4E66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PlainTable1">
    <w:name w:val="Plain Table 1"/>
    <w:basedOn w:val="TableNormal"/>
    <w:uiPriority w:val="41"/>
    <w:rsid w:val="000028D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sbrace">
    <w:name w:val="sbrace"/>
    <w:basedOn w:val="DefaultParagraphFont"/>
    <w:rsid w:val="0056171F"/>
  </w:style>
  <w:style w:type="table" w:styleId="TableGridLight">
    <w:name w:val="Grid Table Light"/>
    <w:basedOn w:val="TableNormal"/>
    <w:uiPriority w:val="40"/>
    <w:rsid w:val="0056171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2-Accent3">
    <w:name w:val="Grid Table 2 Accent 3"/>
    <w:basedOn w:val="TableNormal"/>
    <w:uiPriority w:val="47"/>
    <w:rsid w:val="005932AF"/>
    <w:tblPr>
      <w:tblStyleRowBandSize w:val="1"/>
      <w:tblStyleColBandSize w:val="1"/>
      <w:tblBorders>
        <w:top w:val="single" w:sz="2" w:space="0" w:color="8EA99A" w:themeColor="accent3" w:themeTint="99"/>
        <w:bottom w:val="single" w:sz="2" w:space="0" w:color="8EA99A" w:themeColor="accent3" w:themeTint="99"/>
        <w:insideH w:val="single" w:sz="2" w:space="0" w:color="8EA99A" w:themeColor="accent3" w:themeTint="99"/>
        <w:insideV w:val="single" w:sz="2" w:space="0" w:color="8EA99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99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99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32B85"/>
    <w:rPr>
      <w:color w:val="3A4C42" w:themeColor="accent3" w:themeShade="BF"/>
    </w:rPr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8EA99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99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9A38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3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y.Kennedy\OneDrive%20-%20Travelport\Documents\Custom%20Office%20Templates\TravelportUS%20Letter%20user%20guide%202021.dotx" TargetMode="External"/></Relationships>
</file>

<file path=word/theme/theme1.xml><?xml version="1.0" encoding="utf-8"?>
<a:theme xmlns:a="http://schemas.openxmlformats.org/drawingml/2006/main" name="Travelport Theme 2021">
  <a:themeElements>
    <a:clrScheme name="NEW Travelport">
      <a:dk1>
        <a:srgbClr val="000000"/>
      </a:dk1>
      <a:lt1>
        <a:srgbClr val="FFFFFF"/>
      </a:lt1>
      <a:dk2>
        <a:srgbClr val="4E6659"/>
      </a:dk2>
      <a:lt2>
        <a:srgbClr val="F7E3CB"/>
      </a:lt2>
      <a:accent1>
        <a:srgbClr val="FF5E6F"/>
      </a:accent1>
      <a:accent2>
        <a:srgbClr val="0A121A"/>
      </a:accent2>
      <a:accent3>
        <a:srgbClr val="4E6659"/>
      </a:accent3>
      <a:accent4>
        <a:srgbClr val="F7E3CB"/>
      </a:accent4>
      <a:accent5>
        <a:srgbClr val="FF5E6F"/>
      </a:accent5>
      <a:accent6>
        <a:srgbClr val="0A121A"/>
      </a:accent6>
      <a:hlink>
        <a:srgbClr val="4E6659"/>
      </a:hlink>
      <a:folHlink>
        <a:srgbClr val="FF5E6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ravelport Theme 2021" id="{F2AABD65-A474-5149-BACB-CFD6E9A94519}" vid="{438916DB-E903-004C-8FAE-C395BA04D5D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137BCC2B5294691BC65C2FF6ABA1B" ma:contentTypeVersion="6" ma:contentTypeDescription="Create a new document." ma:contentTypeScope="" ma:versionID="4f21fb4a82c59be0f07c5acb1ca53528">
  <xsd:schema xmlns:xsd="http://www.w3.org/2001/XMLSchema" xmlns:xs="http://www.w3.org/2001/XMLSchema" xmlns:p="http://schemas.microsoft.com/office/2006/metadata/properties" xmlns:ns2="c443a90d-d783-4b9f-bfa9-99978ed1f3d7" targetNamespace="http://schemas.microsoft.com/office/2006/metadata/properties" ma:root="true" ma:fieldsID="432c98aae163b7f708ec4555a0270704" ns2:_="">
    <xsd:import namespace="c443a90d-d783-4b9f-bfa9-99978ed1f3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43a90d-d783-4b9f-bfa9-99978ed1f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A5A77-D3B3-4460-AB71-98439A0062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903E30-3F89-4A32-9B7E-4026315C7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43a90d-d783-4b9f-bfa9-99978ed1f3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3F42A5-5BD9-46F3-9340-DC28F6EA7F4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26A1034-9C88-4489-ABF3-5960C044E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TravelportUS Letter user guide 2021.dotx</Template>
  <TotalTime>6</TotalTime>
  <Pages>2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Grey worldwide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Mary</dc:creator>
  <cp:lastModifiedBy>Price, James</cp:lastModifiedBy>
  <cp:revision>9</cp:revision>
  <cp:lastPrinted>2014-07-24T10:51:00Z</cp:lastPrinted>
  <dcterms:created xsi:type="dcterms:W3CDTF">2022-02-28T19:14:00Z</dcterms:created>
  <dcterms:modified xsi:type="dcterms:W3CDTF">2022-03-01T01:44:00Z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0x01010097B137BCC2B5294691BC65C2FF6ABA1B</vt:lpwstr>
  </property>
</Properties>
</file>